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222BEAF3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222BEAF2" w14:textId="77777777" w:rsidR="00567A63" w:rsidRPr="00ED1188" w:rsidRDefault="00910C5B" w:rsidP="00CF77E6">
            <w:pPr>
              <w:pStyle w:val="PKOnaglowekdokumentu"/>
            </w:pPr>
            <w:r w:rsidRPr="00ED1188">
              <w:t>CZĘŚĆ I. RACHUNKI BANKOWE</w:t>
            </w:r>
          </w:p>
        </w:tc>
      </w:tr>
    </w:tbl>
    <w:p w14:paraId="222BEAF4" w14:textId="77777777" w:rsidR="007C1C76" w:rsidRPr="00D176C0" w:rsidRDefault="00A474AF" w:rsidP="00B32919">
      <w:pPr>
        <w:rPr>
          <w:sz w:val="13"/>
        </w:rPr>
      </w:pPr>
      <w:r w:rsidRPr="00CC1BF2">
        <w:br w:type="textWrapping" w:clear="all"/>
      </w:r>
    </w:p>
    <w:p w14:paraId="222BEAF5" w14:textId="77777777" w:rsidR="001F6865" w:rsidRPr="00D176C0" w:rsidRDefault="001F6865" w:rsidP="00D176C0">
      <w:pPr>
        <w:tabs>
          <w:tab w:val="left" w:pos="5115"/>
        </w:tabs>
        <w:jc w:val="both"/>
        <w:rPr>
          <w:b/>
        </w:rPr>
      </w:pPr>
    </w:p>
    <w:p w14:paraId="222BEAF6" w14:textId="79BA65D9" w:rsidR="002D7B3D" w:rsidRPr="00D176C0" w:rsidRDefault="002D7B3D" w:rsidP="00D176C0">
      <w:pPr>
        <w:tabs>
          <w:tab w:val="left" w:pos="5115"/>
        </w:tabs>
        <w:spacing w:after="60"/>
        <w:jc w:val="both"/>
        <w:rPr>
          <w:b/>
        </w:rPr>
      </w:pPr>
      <w:r w:rsidRPr="00D176C0">
        <w:rPr>
          <w:b/>
        </w:rPr>
        <w:t xml:space="preserve">DZIAŁ VI. RACHUNEK LOKACYJNY IKE </w:t>
      </w:r>
      <w:r w:rsidR="00517589" w:rsidRPr="00A829B4">
        <w:rPr>
          <w:b/>
          <w:color w:val="FF0000"/>
          <w:vertAlign w:val="superscript"/>
        </w:rPr>
        <w:t>1)</w:t>
      </w:r>
      <w:r w:rsidRPr="00A829B4">
        <w:rPr>
          <w:b/>
          <w:color w:val="FF0000"/>
        </w:rPr>
        <w:t xml:space="preserve"> 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8"/>
        <w:gridCol w:w="338"/>
        <w:gridCol w:w="12770"/>
        <w:gridCol w:w="1692"/>
      </w:tblGrid>
      <w:tr w:rsidR="002D7B3D" w:rsidRPr="00C54E18" w14:paraId="222BEAFA" w14:textId="77777777" w:rsidTr="00E1500D">
        <w:trPr>
          <w:trHeight w:val="27"/>
        </w:trPr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AF7" w14:textId="77777777" w:rsidR="002D7B3D" w:rsidRPr="00ED1188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1317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EAF8" w14:textId="0618DC34" w:rsidR="002D7B3D" w:rsidRPr="00D176C0" w:rsidRDefault="00A92C4B" w:rsidP="00322F64">
            <w:r>
              <w:rPr>
                <w:rFonts w:cs="Arial"/>
                <w:b/>
                <w:szCs w:val="16"/>
              </w:rPr>
              <w:t xml:space="preserve">Tytuł </w:t>
            </w:r>
            <w:r w:rsidRPr="00F37E57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7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EAF9" w14:textId="77777777" w:rsidR="002D7B3D" w:rsidRPr="00D176C0" w:rsidRDefault="002D7B3D" w:rsidP="00322F64">
            <w:pPr>
              <w:jc w:val="center"/>
            </w:pPr>
            <w:r w:rsidRPr="00D176C0">
              <w:rPr>
                <w:b/>
              </w:rPr>
              <w:t>w złotych</w:t>
            </w:r>
          </w:p>
        </w:tc>
      </w:tr>
      <w:tr w:rsidR="002D7B3D" w:rsidRPr="00C54E18" w14:paraId="222BEAFE" w14:textId="77777777" w:rsidTr="00D176C0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AFB" w14:textId="77777777" w:rsidR="002D7B3D" w:rsidRPr="00ED1188" w:rsidRDefault="002D7B3D" w:rsidP="006930A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AFC" w14:textId="77777777" w:rsidR="002D7B3D" w:rsidRPr="00D176C0" w:rsidRDefault="002D7B3D" w:rsidP="006930A9">
            <w:pPr>
              <w:jc w:val="center"/>
            </w:pPr>
            <w:r w:rsidRPr="00D176C0"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AFD" w14:textId="77777777" w:rsidR="002D7B3D" w:rsidRPr="00D176C0" w:rsidRDefault="002D7B3D" w:rsidP="006930A9">
            <w:pPr>
              <w:jc w:val="center"/>
            </w:pPr>
            <w:r w:rsidRPr="00D176C0">
              <w:t>3</w:t>
            </w:r>
          </w:p>
        </w:tc>
      </w:tr>
      <w:tr w:rsidR="002D7B3D" w:rsidRPr="00C54E18" w14:paraId="222BEB02" w14:textId="77777777" w:rsidTr="00D176C0">
        <w:trPr>
          <w:trHeight w:val="120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AFF" w14:textId="77777777" w:rsidR="002D7B3D" w:rsidRPr="00D176C0" w:rsidRDefault="002D7B3D" w:rsidP="006930A9">
            <w:r w:rsidRPr="00D176C0">
              <w:t>1.</w:t>
            </w:r>
          </w:p>
        </w:tc>
        <w:tc>
          <w:tcPr>
            <w:tcW w:w="1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0" w14:textId="77777777" w:rsidR="002D7B3D" w:rsidRPr="00D176C0" w:rsidRDefault="002D7B3D" w:rsidP="006930A9">
            <w:r w:rsidRPr="00D176C0">
              <w:t xml:space="preserve">Prowadzenie rachunku - miesięcznie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1" w14:textId="77777777" w:rsidR="002D7B3D" w:rsidRPr="00D176C0" w:rsidRDefault="002D7B3D" w:rsidP="006930A9">
            <w:pPr>
              <w:jc w:val="right"/>
            </w:pPr>
            <w:r w:rsidRPr="00D176C0">
              <w:t>0,00</w:t>
            </w:r>
          </w:p>
        </w:tc>
      </w:tr>
      <w:tr w:rsidR="002D7B3D" w:rsidRPr="00C54E18" w14:paraId="222BEB05" w14:textId="77777777" w:rsidTr="00D176C0">
        <w:trPr>
          <w:trHeight w:val="120"/>
        </w:trPr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BEB03" w14:textId="77777777" w:rsidR="002D7B3D" w:rsidRPr="00D176C0" w:rsidRDefault="002D7B3D" w:rsidP="006930A9">
            <w:r w:rsidRPr="00D176C0">
              <w:t>2.</w:t>
            </w:r>
          </w:p>
        </w:tc>
        <w:tc>
          <w:tcPr>
            <w:tcW w:w="1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4" w14:textId="77777777" w:rsidR="002D7B3D" w:rsidRPr="00D176C0" w:rsidRDefault="002D7B3D" w:rsidP="006930A9">
            <w:r w:rsidRPr="00D176C0">
              <w:t xml:space="preserve">Przelew - realizacja dyspozycji przekazania środków:   </w:t>
            </w:r>
          </w:p>
        </w:tc>
      </w:tr>
      <w:tr w:rsidR="002D7B3D" w:rsidRPr="00C54E18" w14:paraId="222BEB0A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EB06" w14:textId="77777777" w:rsidR="002D7B3D" w:rsidRPr="00502CC5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07" w14:textId="77777777" w:rsidR="002D7B3D" w:rsidRPr="00D176C0" w:rsidRDefault="002D7B3D" w:rsidP="006930A9">
            <w:r w:rsidRPr="00D176C0">
              <w:t>1)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8" w14:textId="77777777" w:rsidR="002D7B3D" w:rsidRPr="00D176C0" w:rsidRDefault="002D7B3D" w:rsidP="006930A9">
            <w:r w:rsidRPr="00D176C0">
              <w:t>na rachunki prowadzone w PKO Banku Polskim SA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09" w14:textId="77777777" w:rsidR="002D7B3D" w:rsidRPr="00D176C0" w:rsidRDefault="002D7B3D" w:rsidP="006930A9">
            <w:pPr>
              <w:jc w:val="right"/>
            </w:pPr>
            <w:r w:rsidRPr="00D176C0">
              <w:t>0,00</w:t>
            </w:r>
          </w:p>
        </w:tc>
      </w:tr>
      <w:tr w:rsidR="002D7B3D" w:rsidRPr="00C54E18" w14:paraId="222BEB0F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B" w14:textId="77777777" w:rsidR="002D7B3D" w:rsidRPr="00502CC5" w:rsidRDefault="002D7B3D" w:rsidP="006930A9">
            <w:pPr>
              <w:rPr>
                <w:rFonts w:cs="Arial"/>
                <w:szCs w:val="16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0C" w14:textId="77777777" w:rsidR="002D7B3D" w:rsidRPr="00D176C0" w:rsidRDefault="002D7B3D" w:rsidP="006930A9">
            <w:r w:rsidRPr="00D176C0">
              <w:t>2)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0D" w14:textId="77777777" w:rsidR="002D7B3D" w:rsidRPr="00D176C0" w:rsidRDefault="002D7B3D" w:rsidP="006930A9">
            <w:r w:rsidRPr="00D176C0">
              <w:t>na rachunki w innym banku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0E" w14:textId="77777777" w:rsidR="002D7B3D" w:rsidRPr="00D176C0" w:rsidRDefault="002D7B3D" w:rsidP="006930A9">
            <w:pPr>
              <w:jc w:val="right"/>
            </w:pPr>
            <w:r w:rsidRPr="00D176C0">
              <w:t>5,99</w:t>
            </w:r>
          </w:p>
        </w:tc>
      </w:tr>
      <w:tr w:rsidR="002D7B3D" w:rsidRPr="00C54E18" w14:paraId="222BEB12" w14:textId="77777777" w:rsidTr="00D176C0">
        <w:trPr>
          <w:trHeight w:val="1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BEB10" w14:textId="77777777" w:rsidR="002D7B3D" w:rsidRPr="00D176C0" w:rsidRDefault="002D7B3D" w:rsidP="006930A9">
            <w:r w:rsidRPr="00D176C0">
              <w:t>3.</w:t>
            </w:r>
          </w:p>
        </w:tc>
        <w:tc>
          <w:tcPr>
            <w:tcW w:w="1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1" w14:textId="77777777" w:rsidR="002D7B3D" w:rsidRPr="00D176C0" w:rsidRDefault="002D7B3D" w:rsidP="006930A9">
            <w:r w:rsidRPr="00D176C0">
              <w:t xml:space="preserve">Wypłata transferowa (w formie bezgotówkowej) lub zwrot środków (w formie bezgotówkowej albo gotówkowej) </w:t>
            </w:r>
          </w:p>
        </w:tc>
      </w:tr>
      <w:tr w:rsidR="002D7B3D" w:rsidRPr="00C54E18" w14:paraId="222BEB17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EB13" w14:textId="77777777" w:rsidR="002D7B3D" w:rsidRPr="00D176C0" w:rsidRDefault="002D7B3D" w:rsidP="006930A9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4" w14:textId="77777777" w:rsidR="002D7B3D" w:rsidRPr="00D176C0" w:rsidRDefault="002D7B3D" w:rsidP="006930A9">
            <w:r w:rsidRPr="00D176C0">
              <w:t>1)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5" w14:textId="77777777" w:rsidR="002D7B3D" w:rsidRPr="00D176C0" w:rsidRDefault="002D7B3D" w:rsidP="006930A9">
            <w:r w:rsidRPr="00D176C0">
              <w:t>przed upływem 6 miesięcy od daty otwarcia rachunku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16" w14:textId="77777777" w:rsidR="002D7B3D" w:rsidRPr="00D176C0" w:rsidRDefault="002D7B3D" w:rsidP="006930A9">
            <w:pPr>
              <w:jc w:val="right"/>
            </w:pPr>
            <w:r w:rsidRPr="00D176C0">
              <w:t>100,00</w:t>
            </w:r>
          </w:p>
        </w:tc>
      </w:tr>
      <w:tr w:rsidR="002D7B3D" w:rsidRPr="00C54E18" w14:paraId="222BEB1C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EB18" w14:textId="77777777" w:rsidR="002D7B3D" w:rsidRPr="00D176C0" w:rsidRDefault="002D7B3D" w:rsidP="006930A9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9" w14:textId="77777777" w:rsidR="002D7B3D" w:rsidRPr="00D176C0" w:rsidRDefault="002D7B3D" w:rsidP="006930A9">
            <w:r w:rsidRPr="00D176C0">
              <w:t>2)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A" w14:textId="77777777" w:rsidR="002D7B3D" w:rsidRPr="00D176C0" w:rsidRDefault="002D7B3D" w:rsidP="006930A9">
            <w:r w:rsidRPr="00D176C0">
              <w:t>od 6 do 12 miesięcy od daty otwarcia rachunku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B" w14:textId="77777777" w:rsidR="002D7B3D" w:rsidRPr="00D176C0" w:rsidRDefault="002D7B3D" w:rsidP="006930A9">
            <w:pPr>
              <w:jc w:val="right"/>
            </w:pPr>
            <w:r w:rsidRPr="00D176C0">
              <w:t>75,00</w:t>
            </w:r>
          </w:p>
        </w:tc>
      </w:tr>
      <w:tr w:rsidR="002D7B3D" w:rsidRPr="00C54E18" w14:paraId="222BEB21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D" w14:textId="77777777" w:rsidR="002D7B3D" w:rsidRPr="00D176C0" w:rsidRDefault="002D7B3D" w:rsidP="006930A9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E" w14:textId="77777777" w:rsidR="002D7B3D" w:rsidRPr="00D176C0" w:rsidRDefault="002D7B3D" w:rsidP="006930A9">
            <w:r w:rsidRPr="00D176C0">
              <w:t>3)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1F" w14:textId="77777777" w:rsidR="002D7B3D" w:rsidRPr="00D176C0" w:rsidRDefault="002D7B3D" w:rsidP="006930A9">
            <w:r w:rsidRPr="00D176C0">
              <w:t>po 12 miesiącach od daty otwarcia rachunku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20" w14:textId="77777777" w:rsidR="002D7B3D" w:rsidRPr="00D176C0" w:rsidRDefault="002D7B3D" w:rsidP="006930A9">
            <w:pPr>
              <w:jc w:val="right"/>
            </w:pPr>
            <w:r w:rsidRPr="00D176C0">
              <w:t>0,00</w:t>
            </w:r>
          </w:p>
        </w:tc>
      </w:tr>
      <w:tr w:rsidR="002D7B3D" w:rsidRPr="00C54E18" w14:paraId="222BEB25" w14:textId="77777777" w:rsidTr="00D176C0">
        <w:trPr>
          <w:trHeight w:val="164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2" w14:textId="77777777" w:rsidR="002D7B3D" w:rsidRPr="00D176C0" w:rsidRDefault="002D7B3D" w:rsidP="006930A9">
            <w:r w:rsidRPr="00D176C0">
              <w:t>4.</w:t>
            </w:r>
          </w:p>
        </w:tc>
        <w:tc>
          <w:tcPr>
            <w:tcW w:w="13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3" w14:textId="4AB65702" w:rsidR="002D7B3D" w:rsidRPr="00D176C0" w:rsidRDefault="002D7B3D" w:rsidP="00F37E57">
            <w:r w:rsidRPr="00D176C0">
              <w:t>Wypłata nadwyżki środków pieniężnych</w:t>
            </w:r>
            <w:r w:rsidR="0075675D">
              <w:t xml:space="preserve"> z</w:t>
            </w:r>
            <w:r w:rsidRPr="00D176C0">
              <w:t xml:space="preserve"> tytułu przekroczenia kwoty określonej zgodnie z art. 13 ust. 1 i 5 ustawy z dnia 20 kwietnia 2004 r. o indywidualnych kontach emerytalnych oraz indywidualnych kontach zabezpieczenia emerytalnego </w:t>
            </w:r>
            <w:r w:rsidR="00EB22C8">
              <w:rPr>
                <w:strike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4" w14:textId="77777777" w:rsidR="002D7B3D" w:rsidRPr="00D176C0" w:rsidRDefault="002D7B3D" w:rsidP="006930A9">
            <w:pPr>
              <w:jc w:val="right"/>
            </w:pPr>
            <w:r w:rsidRPr="00D176C0">
              <w:t>0,00</w:t>
            </w:r>
          </w:p>
        </w:tc>
      </w:tr>
      <w:tr w:rsidR="002D7B3D" w:rsidRPr="00C54E18" w14:paraId="222BEB28" w14:textId="77777777" w:rsidTr="00D176C0">
        <w:trPr>
          <w:trHeight w:val="120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BEB26" w14:textId="77777777" w:rsidR="002D7B3D" w:rsidRPr="00D176C0" w:rsidRDefault="002D7B3D" w:rsidP="006930A9">
            <w:r w:rsidRPr="00D176C0">
              <w:t>5.</w:t>
            </w:r>
          </w:p>
        </w:tc>
        <w:tc>
          <w:tcPr>
            <w:tcW w:w="14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7" w14:textId="20A1EF66" w:rsidR="002D7B3D" w:rsidRPr="00D176C0" w:rsidRDefault="00FA4619" w:rsidP="00FA4619">
            <w:r w:rsidRPr="00F37E57">
              <w:t>Sporządzenie</w:t>
            </w:r>
            <w:r w:rsidRPr="00FA4619">
              <w:rPr>
                <w:b/>
                <w:i/>
              </w:rPr>
              <w:t xml:space="preserve"> </w:t>
            </w:r>
            <w:r>
              <w:t>i p</w:t>
            </w:r>
            <w:r w:rsidR="002D7B3D" w:rsidRPr="00D176C0">
              <w:t>rzekazywanie pocztą na terenie kraju:</w:t>
            </w:r>
          </w:p>
        </w:tc>
      </w:tr>
      <w:tr w:rsidR="002D7B3D" w:rsidRPr="00C54E18" w14:paraId="222BEB2D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BEB29" w14:textId="77777777" w:rsidR="002D7B3D" w:rsidRPr="00D176C0" w:rsidRDefault="002D7B3D" w:rsidP="006930A9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A" w14:textId="77777777" w:rsidR="002D7B3D" w:rsidRPr="00D176C0" w:rsidRDefault="002D7B3D" w:rsidP="006930A9">
            <w:r w:rsidRPr="00D176C0">
              <w:t>1)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B" w14:textId="77777777" w:rsidR="002D7B3D" w:rsidRPr="00D176C0" w:rsidRDefault="002D7B3D" w:rsidP="006930A9">
            <w:r w:rsidRPr="00D176C0">
              <w:t>wyciągów, zbiorczego zestawienia operacji (częściej niż raz w miesiącu) - każdorazowo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2C" w14:textId="77777777" w:rsidR="002D7B3D" w:rsidRPr="00D176C0" w:rsidRDefault="002D7B3D" w:rsidP="006930A9">
            <w:pPr>
              <w:jc w:val="right"/>
            </w:pPr>
            <w:r w:rsidRPr="00D176C0">
              <w:t>5,00</w:t>
            </w:r>
          </w:p>
        </w:tc>
      </w:tr>
      <w:tr w:rsidR="002D7B3D" w:rsidRPr="00C54E18" w14:paraId="222BEB32" w14:textId="77777777" w:rsidTr="00D176C0">
        <w:trPr>
          <w:trHeight w:val="120"/>
        </w:trPr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E" w14:textId="77777777" w:rsidR="002D7B3D" w:rsidRPr="00D176C0" w:rsidRDefault="002D7B3D" w:rsidP="006930A9"/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2F" w14:textId="77777777" w:rsidR="002D7B3D" w:rsidRPr="00D176C0" w:rsidRDefault="002D7B3D" w:rsidP="006930A9">
            <w:r w:rsidRPr="00D176C0">
              <w:t>2)</w:t>
            </w:r>
          </w:p>
        </w:tc>
        <w:tc>
          <w:tcPr>
            <w:tcW w:w="1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EB30" w14:textId="4941B6B4" w:rsidR="002D7B3D" w:rsidRPr="00D176C0" w:rsidRDefault="00B540EF" w:rsidP="006930A9">
            <w:r w:rsidRPr="00F37E57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2D7B3D" w:rsidRPr="00D176C0">
              <w:t>zbiorczego zestawienia operacji - raz w miesiącu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EB31" w14:textId="77777777" w:rsidR="002D7B3D" w:rsidRPr="00D176C0" w:rsidRDefault="002D7B3D" w:rsidP="006930A9">
            <w:pPr>
              <w:jc w:val="right"/>
            </w:pPr>
            <w:r w:rsidRPr="00D176C0">
              <w:t>0,00</w:t>
            </w:r>
          </w:p>
        </w:tc>
      </w:tr>
    </w:tbl>
    <w:p w14:paraId="359F1A54" w14:textId="6EF9966D" w:rsidR="00395DAC" w:rsidRPr="00412C46" w:rsidRDefault="00517589" w:rsidP="006A257E">
      <w:pPr>
        <w:pStyle w:val="Akapitzlist"/>
        <w:numPr>
          <w:ilvl w:val="0"/>
          <w:numId w:val="29"/>
        </w:numPr>
        <w:spacing w:line="160" w:lineRule="exact"/>
        <w:ind w:left="142" w:hanging="142"/>
        <w:rPr>
          <w:color w:val="auto"/>
          <w:sz w:val="13"/>
          <w:szCs w:val="13"/>
        </w:rPr>
      </w:pPr>
      <w:bookmarkStart w:id="0" w:name="_GoBack"/>
      <w:r w:rsidRPr="00412C46">
        <w:rPr>
          <w:color w:val="auto"/>
          <w:sz w:val="13"/>
          <w:szCs w:val="13"/>
        </w:rPr>
        <w:t>Produkt oferowany do dnia 31 grudnia 2015 r.</w:t>
      </w:r>
    </w:p>
    <w:bookmarkEnd w:id="0"/>
    <w:p w14:paraId="69BCA45F" w14:textId="258C8F4C" w:rsidR="002D7B3D" w:rsidRPr="00395DAC" w:rsidRDefault="002D7B3D" w:rsidP="00395DAC">
      <w:pPr>
        <w:spacing w:line="240" w:lineRule="auto"/>
        <w:rPr>
          <w:szCs w:val="16"/>
        </w:rPr>
      </w:pPr>
    </w:p>
    <w:sectPr w:rsidR="002D7B3D" w:rsidRPr="00395DAC" w:rsidSect="00B4161A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18B58" w14:textId="77777777" w:rsidR="00D8132D" w:rsidRDefault="00D8132D">
      <w:r>
        <w:separator/>
      </w:r>
    </w:p>
  </w:endnote>
  <w:endnote w:type="continuationSeparator" w:id="0">
    <w:p w14:paraId="62096340" w14:textId="77777777" w:rsidR="00D8132D" w:rsidRDefault="00D8132D">
      <w:r>
        <w:continuationSeparator/>
      </w:r>
    </w:p>
  </w:endnote>
  <w:endnote w:type="continuationNotice" w:id="1">
    <w:p w14:paraId="0E220D1F" w14:textId="77777777" w:rsidR="00D8132D" w:rsidRDefault="00D813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1724A3" w14:textId="77777777" w:rsidR="00D8132D" w:rsidRDefault="00D8132D">
      <w:r>
        <w:separator/>
      </w:r>
    </w:p>
  </w:footnote>
  <w:footnote w:type="continuationSeparator" w:id="0">
    <w:p w14:paraId="0C1F0007" w14:textId="77777777" w:rsidR="00D8132D" w:rsidRDefault="00D8132D">
      <w:r>
        <w:continuationSeparator/>
      </w:r>
    </w:p>
  </w:footnote>
  <w:footnote w:type="continuationNotice" w:id="1">
    <w:p w14:paraId="5EA74B39" w14:textId="77777777" w:rsidR="00D8132D" w:rsidRDefault="00D813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73571" w14:textId="77777777" w:rsidR="005302E9" w:rsidRPr="005302E9" w:rsidRDefault="005302E9" w:rsidP="009B3655">
    <w:pPr>
      <w:pStyle w:val="Stopka"/>
    </w:pPr>
    <w:r w:rsidRPr="005302E9">
      <w:t>KATALOG INFORMACYJNY PKO BANKU POLSKIEGO SA</w:t>
    </w:r>
  </w:p>
  <w:p w14:paraId="3573D01A" w14:textId="77777777" w:rsidR="005302E9" w:rsidRPr="005302E9" w:rsidRDefault="005302E9" w:rsidP="009B3655">
    <w:pPr>
      <w:pStyle w:val="Stopka"/>
    </w:pPr>
    <w:r w:rsidRPr="005302E9">
      <w:t>TARYFA PROWIZJI I OPŁAT BANKOWYCH ZA USŁUGI OFEROWANE KLIENTOM DETALICZNYM</w:t>
    </w:r>
  </w:p>
  <w:p w14:paraId="222BEB39" w14:textId="37033CB4" w:rsidR="00122CA9" w:rsidRPr="005302E9" w:rsidRDefault="005302E9" w:rsidP="009B3655">
    <w:pPr>
      <w:pStyle w:val="Stopka"/>
    </w:pPr>
    <w:r w:rsidRPr="005302E9">
      <w:t>Wersja obowiązująca od dnia 1 maja 2016 r.</w:t>
    </w:r>
    <w:r w:rsidR="00EA09FC">
      <w:rPr>
        <w:noProof/>
      </w:rPr>
      <w:drawing>
        <wp:anchor distT="0" distB="0" distL="114300" distR="114300" simplePos="0" relativeHeight="251657728" behindDoc="1" locked="0" layoutInCell="1" allowOverlap="1" wp14:anchorId="222BEB3B" wp14:editId="222BEB3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66B08E1"/>
    <w:multiLevelType w:val="hybridMultilevel"/>
    <w:tmpl w:val="06DA203A"/>
    <w:lvl w:ilvl="0" w:tplc="BDFA913A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27"/>
  </w:num>
  <w:num w:numId="5">
    <w:abstractNumId w:val="24"/>
  </w:num>
  <w:num w:numId="6">
    <w:abstractNumId w:val="19"/>
  </w:num>
  <w:num w:numId="7">
    <w:abstractNumId w:val="16"/>
  </w:num>
  <w:num w:numId="8">
    <w:abstractNumId w:val="21"/>
  </w:num>
  <w:num w:numId="9">
    <w:abstractNumId w:val="22"/>
  </w:num>
  <w:num w:numId="10">
    <w:abstractNumId w:val="14"/>
  </w:num>
  <w:num w:numId="11">
    <w:abstractNumId w:val="26"/>
  </w:num>
  <w:num w:numId="12">
    <w:abstractNumId w:val="18"/>
  </w:num>
  <w:num w:numId="13">
    <w:abstractNumId w:val="28"/>
  </w:num>
  <w:num w:numId="14">
    <w:abstractNumId w:val="17"/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898"/>
    <w:rsid w:val="00020956"/>
    <w:rsid w:val="00021810"/>
    <w:rsid w:val="0002434F"/>
    <w:rsid w:val="00030B87"/>
    <w:rsid w:val="000365F3"/>
    <w:rsid w:val="000419F6"/>
    <w:rsid w:val="00051C33"/>
    <w:rsid w:val="00053738"/>
    <w:rsid w:val="00054D5A"/>
    <w:rsid w:val="00061AA6"/>
    <w:rsid w:val="00063979"/>
    <w:rsid w:val="0007092E"/>
    <w:rsid w:val="0007148B"/>
    <w:rsid w:val="00072443"/>
    <w:rsid w:val="000747B0"/>
    <w:rsid w:val="000753B5"/>
    <w:rsid w:val="00083881"/>
    <w:rsid w:val="0009304C"/>
    <w:rsid w:val="00093AC9"/>
    <w:rsid w:val="0009677B"/>
    <w:rsid w:val="00097BB4"/>
    <w:rsid w:val="000A4D30"/>
    <w:rsid w:val="000A4F25"/>
    <w:rsid w:val="000A5B4D"/>
    <w:rsid w:val="000D3A3D"/>
    <w:rsid w:val="000E6F13"/>
    <w:rsid w:val="000F1F8E"/>
    <w:rsid w:val="000F2A54"/>
    <w:rsid w:val="000F7D52"/>
    <w:rsid w:val="001023B1"/>
    <w:rsid w:val="0010721E"/>
    <w:rsid w:val="001155F8"/>
    <w:rsid w:val="00115D30"/>
    <w:rsid w:val="00122CA9"/>
    <w:rsid w:val="001320A8"/>
    <w:rsid w:val="001400D2"/>
    <w:rsid w:val="001460E1"/>
    <w:rsid w:val="001523EA"/>
    <w:rsid w:val="00154A30"/>
    <w:rsid w:val="001576CC"/>
    <w:rsid w:val="00164A1D"/>
    <w:rsid w:val="0016501B"/>
    <w:rsid w:val="0017504D"/>
    <w:rsid w:val="0017698A"/>
    <w:rsid w:val="001775D5"/>
    <w:rsid w:val="00181D71"/>
    <w:rsid w:val="0019437C"/>
    <w:rsid w:val="001B6246"/>
    <w:rsid w:val="001C66A1"/>
    <w:rsid w:val="001D5FAA"/>
    <w:rsid w:val="001E31B0"/>
    <w:rsid w:val="001E560B"/>
    <w:rsid w:val="001F1B10"/>
    <w:rsid w:val="001F6865"/>
    <w:rsid w:val="00202D08"/>
    <w:rsid w:val="0020490C"/>
    <w:rsid w:val="00213CC0"/>
    <w:rsid w:val="00216280"/>
    <w:rsid w:val="00231126"/>
    <w:rsid w:val="00233853"/>
    <w:rsid w:val="002377F6"/>
    <w:rsid w:val="00246B52"/>
    <w:rsid w:val="0027179B"/>
    <w:rsid w:val="00273457"/>
    <w:rsid w:val="002755DF"/>
    <w:rsid w:val="00277959"/>
    <w:rsid w:val="002863B3"/>
    <w:rsid w:val="002A1A14"/>
    <w:rsid w:val="002B7B55"/>
    <w:rsid w:val="002D00E6"/>
    <w:rsid w:val="002D7B3D"/>
    <w:rsid w:val="002E12DC"/>
    <w:rsid w:val="0030307A"/>
    <w:rsid w:val="00304B7A"/>
    <w:rsid w:val="00305105"/>
    <w:rsid w:val="00322F64"/>
    <w:rsid w:val="00335AA7"/>
    <w:rsid w:val="00335CFE"/>
    <w:rsid w:val="00353AF8"/>
    <w:rsid w:val="00356A1D"/>
    <w:rsid w:val="00360F4F"/>
    <w:rsid w:val="00367478"/>
    <w:rsid w:val="0038092C"/>
    <w:rsid w:val="00382640"/>
    <w:rsid w:val="0039198E"/>
    <w:rsid w:val="003935F1"/>
    <w:rsid w:val="00395DAC"/>
    <w:rsid w:val="00396F52"/>
    <w:rsid w:val="003A7197"/>
    <w:rsid w:val="003A7A74"/>
    <w:rsid w:val="003A7BCF"/>
    <w:rsid w:val="003D2599"/>
    <w:rsid w:val="003D2AD8"/>
    <w:rsid w:val="003D7F9F"/>
    <w:rsid w:val="003E52EC"/>
    <w:rsid w:val="003E59CE"/>
    <w:rsid w:val="003F3BB1"/>
    <w:rsid w:val="003F4D58"/>
    <w:rsid w:val="003F7275"/>
    <w:rsid w:val="0040099F"/>
    <w:rsid w:val="004061D0"/>
    <w:rsid w:val="00412C46"/>
    <w:rsid w:val="004154FD"/>
    <w:rsid w:val="004157D2"/>
    <w:rsid w:val="00421F5D"/>
    <w:rsid w:val="004253E0"/>
    <w:rsid w:val="00435C12"/>
    <w:rsid w:val="004445B7"/>
    <w:rsid w:val="004445BF"/>
    <w:rsid w:val="004557A1"/>
    <w:rsid w:val="00461B8E"/>
    <w:rsid w:val="0046485E"/>
    <w:rsid w:val="004A3715"/>
    <w:rsid w:val="004A60A2"/>
    <w:rsid w:val="004A7B85"/>
    <w:rsid w:val="004B19A8"/>
    <w:rsid w:val="004B4EBF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15BF"/>
    <w:rsid w:val="004F3134"/>
    <w:rsid w:val="004F3B62"/>
    <w:rsid w:val="004F7564"/>
    <w:rsid w:val="005014F3"/>
    <w:rsid w:val="00503C4B"/>
    <w:rsid w:val="0050462F"/>
    <w:rsid w:val="005145E3"/>
    <w:rsid w:val="00516AE0"/>
    <w:rsid w:val="00517589"/>
    <w:rsid w:val="005262B5"/>
    <w:rsid w:val="005302E9"/>
    <w:rsid w:val="0053182C"/>
    <w:rsid w:val="00532BF2"/>
    <w:rsid w:val="005344BB"/>
    <w:rsid w:val="00540DF8"/>
    <w:rsid w:val="00547451"/>
    <w:rsid w:val="005524CF"/>
    <w:rsid w:val="00557A5D"/>
    <w:rsid w:val="005606A1"/>
    <w:rsid w:val="00562FCC"/>
    <w:rsid w:val="00567A63"/>
    <w:rsid w:val="005704D0"/>
    <w:rsid w:val="00585B38"/>
    <w:rsid w:val="00587A6D"/>
    <w:rsid w:val="00587CFB"/>
    <w:rsid w:val="00594AB3"/>
    <w:rsid w:val="00594CB5"/>
    <w:rsid w:val="0059789F"/>
    <w:rsid w:val="005B0405"/>
    <w:rsid w:val="005B4D84"/>
    <w:rsid w:val="005C042C"/>
    <w:rsid w:val="005C2A60"/>
    <w:rsid w:val="005E0276"/>
    <w:rsid w:val="005E0EF8"/>
    <w:rsid w:val="005F1AAD"/>
    <w:rsid w:val="005F5619"/>
    <w:rsid w:val="00606945"/>
    <w:rsid w:val="00610269"/>
    <w:rsid w:val="00610772"/>
    <w:rsid w:val="006159DC"/>
    <w:rsid w:val="00616048"/>
    <w:rsid w:val="00620DBF"/>
    <w:rsid w:val="00622478"/>
    <w:rsid w:val="006242C9"/>
    <w:rsid w:val="00624B42"/>
    <w:rsid w:val="00627F63"/>
    <w:rsid w:val="006300FD"/>
    <w:rsid w:val="00644E50"/>
    <w:rsid w:val="00647972"/>
    <w:rsid w:val="00651B78"/>
    <w:rsid w:val="00654D3C"/>
    <w:rsid w:val="00655B96"/>
    <w:rsid w:val="00656F86"/>
    <w:rsid w:val="00657D52"/>
    <w:rsid w:val="00660C3B"/>
    <w:rsid w:val="00675B40"/>
    <w:rsid w:val="00691581"/>
    <w:rsid w:val="006930A9"/>
    <w:rsid w:val="00697D38"/>
    <w:rsid w:val="00697F3E"/>
    <w:rsid w:val="006A233B"/>
    <w:rsid w:val="006A257E"/>
    <w:rsid w:val="006A5272"/>
    <w:rsid w:val="006A6C4C"/>
    <w:rsid w:val="006B77A1"/>
    <w:rsid w:val="006C20E1"/>
    <w:rsid w:val="006C26AF"/>
    <w:rsid w:val="006D334E"/>
    <w:rsid w:val="006E5BF3"/>
    <w:rsid w:val="007024EC"/>
    <w:rsid w:val="007177C0"/>
    <w:rsid w:val="00734541"/>
    <w:rsid w:val="007439C3"/>
    <w:rsid w:val="00744320"/>
    <w:rsid w:val="00745858"/>
    <w:rsid w:val="0075675D"/>
    <w:rsid w:val="00757BDC"/>
    <w:rsid w:val="00761E15"/>
    <w:rsid w:val="00764895"/>
    <w:rsid w:val="00764E7D"/>
    <w:rsid w:val="00766078"/>
    <w:rsid w:val="00771B59"/>
    <w:rsid w:val="00781B1F"/>
    <w:rsid w:val="00793A00"/>
    <w:rsid w:val="007972A8"/>
    <w:rsid w:val="007A2F0B"/>
    <w:rsid w:val="007B0E57"/>
    <w:rsid w:val="007B0E8D"/>
    <w:rsid w:val="007B38B6"/>
    <w:rsid w:val="007C1C76"/>
    <w:rsid w:val="007C7471"/>
    <w:rsid w:val="007C7CA6"/>
    <w:rsid w:val="007D768F"/>
    <w:rsid w:val="007E57D0"/>
    <w:rsid w:val="007E72E1"/>
    <w:rsid w:val="007F43B2"/>
    <w:rsid w:val="007F4F5A"/>
    <w:rsid w:val="007F745B"/>
    <w:rsid w:val="00800CCA"/>
    <w:rsid w:val="0081351C"/>
    <w:rsid w:val="008142BA"/>
    <w:rsid w:val="0081588E"/>
    <w:rsid w:val="00815C9B"/>
    <w:rsid w:val="00816C7B"/>
    <w:rsid w:val="00820CF8"/>
    <w:rsid w:val="00821963"/>
    <w:rsid w:val="008250CC"/>
    <w:rsid w:val="00831DDB"/>
    <w:rsid w:val="008334CE"/>
    <w:rsid w:val="008412E8"/>
    <w:rsid w:val="00846604"/>
    <w:rsid w:val="00852032"/>
    <w:rsid w:val="00861B7F"/>
    <w:rsid w:val="00864B63"/>
    <w:rsid w:val="00873E04"/>
    <w:rsid w:val="00885B1C"/>
    <w:rsid w:val="00890895"/>
    <w:rsid w:val="00891600"/>
    <w:rsid w:val="00896FBD"/>
    <w:rsid w:val="008A3885"/>
    <w:rsid w:val="008B13C9"/>
    <w:rsid w:val="008C5AE9"/>
    <w:rsid w:val="008E7610"/>
    <w:rsid w:val="008F419C"/>
    <w:rsid w:val="008F641E"/>
    <w:rsid w:val="0090405C"/>
    <w:rsid w:val="00910C5B"/>
    <w:rsid w:val="009121F2"/>
    <w:rsid w:val="0091532E"/>
    <w:rsid w:val="00940627"/>
    <w:rsid w:val="0094154A"/>
    <w:rsid w:val="00943FCE"/>
    <w:rsid w:val="00953E73"/>
    <w:rsid w:val="00954D5E"/>
    <w:rsid w:val="009558A3"/>
    <w:rsid w:val="00955D88"/>
    <w:rsid w:val="009742F6"/>
    <w:rsid w:val="00990612"/>
    <w:rsid w:val="0099784F"/>
    <w:rsid w:val="009A0403"/>
    <w:rsid w:val="009A074B"/>
    <w:rsid w:val="009A144A"/>
    <w:rsid w:val="009B3655"/>
    <w:rsid w:val="009C1D34"/>
    <w:rsid w:val="009C2E89"/>
    <w:rsid w:val="009D12C1"/>
    <w:rsid w:val="009E0A30"/>
    <w:rsid w:val="009E3C0F"/>
    <w:rsid w:val="009F5A2D"/>
    <w:rsid w:val="009F7103"/>
    <w:rsid w:val="00A022D8"/>
    <w:rsid w:val="00A11587"/>
    <w:rsid w:val="00A16E34"/>
    <w:rsid w:val="00A20640"/>
    <w:rsid w:val="00A22719"/>
    <w:rsid w:val="00A23290"/>
    <w:rsid w:val="00A307DE"/>
    <w:rsid w:val="00A32947"/>
    <w:rsid w:val="00A474AF"/>
    <w:rsid w:val="00A5020B"/>
    <w:rsid w:val="00A50D12"/>
    <w:rsid w:val="00A53EB3"/>
    <w:rsid w:val="00A635F6"/>
    <w:rsid w:val="00A829B4"/>
    <w:rsid w:val="00A85E9F"/>
    <w:rsid w:val="00A86FA5"/>
    <w:rsid w:val="00A876D2"/>
    <w:rsid w:val="00A920BD"/>
    <w:rsid w:val="00A9215E"/>
    <w:rsid w:val="00A92C4B"/>
    <w:rsid w:val="00A94D2D"/>
    <w:rsid w:val="00A96D0F"/>
    <w:rsid w:val="00A97127"/>
    <w:rsid w:val="00AA362E"/>
    <w:rsid w:val="00AA3BFE"/>
    <w:rsid w:val="00AC133E"/>
    <w:rsid w:val="00AD5686"/>
    <w:rsid w:val="00AD6FF4"/>
    <w:rsid w:val="00AE2378"/>
    <w:rsid w:val="00AE5342"/>
    <w:rsid w:val="00B02EF7"/>
    <w:rsid w:val="00B03DCC"/>
    <w:rsid w:val="00B07B25"/>
    <w:rsid w:val="00B12935"/>
    <w:rsid w:val="00B14E56"/>
    <w:rsid w:val="00B14F9D"/>
    <w:rsid w:val="00B23ECD"/>
    <w:rsid w:val="00B32919"/>
    <w:rsid w:val="00B4161A"/>
    <w:rsid w:val="00B46CAD"/>
    <w:rsid w:val="00B53A12"/>
    <w:rsid w:val="00B540EF"/>
    <w:rsid w:val="00B54AA9"/>
    <w:rsid w:val="00B66193"/>
    <w:rsid w:val="00B708A1"/>
    <w:rsid w:val="00B7248A"/>
    <w:rsid w:val="00B85A6B"/>
    <w:rsid w:val="00B92FB2"/>
    <w:rsid w:val="00B93423"/>
    <w:rsid w:val="00BA7D34"/>
    <w:rsid w:val="00BB16F1"/>
    <w:rsid w:val="00BC2B5A"/>
    <w:rsid w:val="00BC3B1E"/>
    <w:rsid w:val="00BD353F"/>
    <w:rsid w:val="00BD6033"/>
    <w:rsid w:val="00BE32FE"/>
    <w:rsid w:val="00BE49B0"/>
    <w:rsid w:val="00BE6C0B"/>
    <w:rsid w:val="00BF3C4E"/>
    <w:rsid w:val="00BF3C93"/>
    <w:rsid w:val="00BF6E4A"/>
    <w:rsid w:val="00C00766"/>
    <w:rsid w:val="00C014B0"/>
    <w:rsid w:val="00C01AE4"/>
    <w:rsid w:val="00C0264A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5A75"/>
    <w:rsid w:val="00C61770"/>
    <w:rsid w:val="00C623CA"/>
    <w:rsid w:val="00C6253F"/>
    <w:rsid w:val="00C6602A"/>
    <w:rsid w:val="00C80E15"/>
    <w:rsid w:val="00C81875"/>
    <w:rsid w:val="00C8473E"/>
    <w:rsid w:val="00C90997"/>
    <w:rsid w:val="00C9195B"/>
    <w:rsid w:val="00CA090B"/>
    <w:rsid w:val="00CA14AB"/>
    <w:rsid w:val="00CA2394"/>
    <w:rsid w:val="00CA6279"/>
    <w:rsid w:val="00CC1BF2"/>
    <w:rsid w:val="00CC29F0"/>
    <w:rsid w:val="00CC2DB3"/>
    <w:rsid w:val="00CC323C"/>
    <w:rsid w:val="00CC4234"/>
    <w:rsid w:val="00CD0EA3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CF77E6"/>
    <w:rsid w:val="00D00504"/>
    <w:rsid w:val="00D11D54"/>
    <w:rsid w:val="00D15006"/>
    <w:rsid w:val="00D176C0"/>
    <w:rsid w:val="00D2368C"/>
    <w:rsid w:val="00D24648"/>
    <w:rsid w:val="00D312F3"/>
    <w:rsid w:val="00D3379B"/>
    <w:rsid w:val="00D350F7"/>
    <w:rsid w:val="00D35822"/>
    <w:rsid w:val="00D37ADB"/>
    <w:rsid w:val="00D43480"/>
    <w:rsid w:val="00D52208"/>
    <w:rsid w:val="00D63E4E"/>
    <w:rsid w:val="00D80C64"/>
    <w:rsid w:val="00D8132D"/>
    <w:rsid w:val="00D82ACB"/>
    <w:rsid w:val="00D93E6D"/>
    <w:rsid w:val="00D96CD9"/>
    <w:rsid w:val="00D9762B"/>
    <w:rsid w:val="00DA5A1A"/>
    <w:rsid w:val="00DA69B4"/>
    <w:rsid w:val="00DB0602"/>
    <w:rsid w:val="00DB2BAF"/>
    <w:rsid w:val="00DC32FD"/>
    <w:rsid w:val="00DD17F5"/>
    <w:rsid w:val="00DD27D1"/>
    <w:rsid w:val="00DD297D"/>
    <w:rsid w:val="00DE6697"/>
    <w:rsid w:val="00DF6F1D"/>
    <w:rsid w:val="00E01A29"/>
    <w:rsid w:val="00E12AC5"/>
    <w:rsid w:val="00E1500D"/>
    <w:rsid w:val="00E2234C"/>
    <w:rsid w:val="00E419CD"/>
    <w:rsid w:val="00E45624"/>
    <w:rsid w:val="00E7331E"/>
    <w:rsid w:val="00E7415A"/>
    <w:rsid w:val="00E77116"/>
    <w:rsid w:val="00E808CF"/>
    <w:rsid w:val="00E83859"/>
    <w:rsid w:val="00E9310B"/>
    <w:rsid w:val="00EA09FC"/>
    <w:rsid w:val="00EB02C2"/>
    <w:rsid w:val="00EB08CE"/>
    <w:rsid w:val="00EB22C8"/>
    <w:rsid w:val="00EB5B5B"/>
    <w:rsid w:val="00EC7465"/>
    <w:rsid w:val="00EC7CDA"/>
    <w:rsid w:val="00ED1188"/>
    <w:rsid w:val="00ED53D5"/>
    <w:rsid w:val="00EE0304"/>
    <w:rsid w:val="00EF5980"/>
    <w:rsid w:val="00EF6F44"/>
    <w:rsid w:val="00F0138D"/>
    <w:rsid w:val="00F02A00"/>
    <w:rsid w:val="00F030EE"/>
    <w:rsid w:val="00F05049"/>
    <w:rsid w:val="00F12CC7"/>
    <w:rsid w:val="00F1730A"/>
    <w:rsid w:val="00F37E57"/>
    <w:rsid w:val="00F41938"/>
    <w:rsid w:val="00F600CE"/>
    <w:rsid w:val="00F6399A"/>
    <w:rsid w:val="00F7649C"/>
    <w:rsid w:val="00F84D25"/>
    <w:rsid w:val="00F84F1A"/>
    <w:rsid w:val="00F9582F"/>
    <w:rsid w:val="00F970A6"/>
    <w:rsid w:val="00FA2DCA"/>
    <w:rsid w:val="00FA39FF"/>
    <w:rsid w:val="00FA4619"/>
    <w:rsid w:val="00FA72D3"/>
    <w:rsid w:val="00FB1A61"/>
    <w:rsid w:val="00FB6EBC"/>
    <w:rsid w:val="00FC02AD"/>
    <w:rsid w:val="00FC549B"/>
    <w:rsid w:val="00FD2E66"/>
    <w:rsid w:val="00FD5C4C"/>
    <w:rsid w:val="00FE472C"/>
    <w:rsid w:val="00FE6483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BEA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39CAE-649F-4C53-929C-6C079A235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63C056-E0B6-4DBB-9699-6A2A2DCADC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6D299-20B2-4B46-BD20-3A55E1AA1C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13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24</cp:revision>
  <cp:lastPrinted>2016-07-06T09:03:00Z</cp:lastPrinted>
  <dcterms:created xsi:type="dcterms:W3CDTF">2015-09-10T13:59:00Z</dcterms:created>
  <dcterms:modified xsi:type="dcterms:W3CDTF">2016-07-07T07:01:00Z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